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165849F2" wp14:editId="5419939E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r w:rsidR="00734A9B">
        <w:rPr>
          <w:rFonts w:ascii="Times New Roman" w:hAnsi="Times New Roman"/>
          <w:b w:val="0"/>
          <w:bCs/>
          <w:szCs w:val="48"/>
        </w:rPr>
        <w:t>GPMS_TVBatchISOCombo_Ver7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925CED">
        <w:rPr>
          <w:rFonts w:ascii="Times New Roman" w:hAnsi="Times New Roman"/>
          <w:b w:val="0"/>
          <w:noProof/>
          <w:kern w:val="0"/>
          <w:sz w:val="28"/>
        </w:rPr>
        <w:t>October 31, 2013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  <w:bookmarkStart w:id="3" w:name="_GoBack"/>
      <w:bookmarkEnd w:id="3"/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734A9B">
        <w:rPr>
          <w:rFonts w:ascii="Times New Roman" w:hAnsi="Times New Roman"/>
          <w:b w:val="0"/>
          <w:bCs/>
          <w:sz w:val="28"/>
          <w:szCs w:val="28"/>
        </w:rPr>
        <w:t>GPMS_TVBatchISOCombo_Ver7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7440F1E8" wp14:editId="7A8D457E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9204DA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9204DA">
        <w:rPr>
          <w:noProof/>
        </w:rPr>
        <w:t>10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4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5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4"/>
      <w:bookmarkEnd w:id="5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number,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6" w:name="_Toc182128353"/>
      <w:r w:rsidRPr="00106B75">
        <w:t>Input</w:t>
      </w:r>
      <w:bookmarkEnd w:id="6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7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7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8" w:name="_Toc182128355"/>
      <w:r w:rsidRPr="00106B75">
        <w:t>Output</w:t>
      </w:r>
      <w:bookmarkEnd w:id="8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9" w:name="_Toc182128356"/>
      <w:r w:rsidRPr="00CF64E0">
        <w:t>Output file subdirectory names</w:t>
      </w:r>
      <w:bookmarkEnd w:id="9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FGDC2ISOCombo_TVBatch.pl </w:t>
      </w:r>
      <w:r w:rsidR="00CF64E0">
        <w:t xml:space="preserve"> will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10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10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r w:rsidR="0029793C">
        <w:t>perl</w:t>
      </w:r>
      <w:proofErr w:type="spell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1" w:name="_Toc182128358"/>
      <w:r w:rsidRPr="00956CAD">
        <w:t>Val</w:t>
      </w:r>
      <w:r>
        <w:t>i</w:t>
      </w:r>
      <w:r w:rsidRPr="00956CAD">
        <w:t>dation Failures</w:t>
      </w:r>
      <w:bookmarkEnd w:id="11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2" w:name="_Toc133803870"/>
      <w:bookmarkStart w:id="13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2"/>
      <w:bookmarkEnd w:id="13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4" w:name="_Toc133803871"/>
    </w:p>
    <w:p w:rsidR="005D18C4" w:rsidRPr="005D18C4" w:rsidRDefault="00DF5718" w:rsidP="002401EB">
      <w:pPr>
        <w:pStyle w:val="Heading1"/>
      </w:pPr>
      <w:bookmarkStart w:id="15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4"/>
      <w:bookmarkEnd w:id="15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r>
        <w:t>can not</w:t>
      </w:r>
      <w:proofErr w:type="spell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6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6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7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7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8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9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8"/>
      <w:bookmarkEnd w:id="19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20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1" w:name="_Toc182128364"/>
      <w:r w:rsidRPr="00EB6F91">
        <w:t>VII</w:t>
      </w:r>
      <w:r w:rsidR="00EB6F91">
        <w:t>.</w:t>
      </w:r>
      <w:r w:rsidRPr="00EB6F91">
        <w:t xml:space="preserve"> COTS Interfaces</w:t>
      </w:r>
      <w:bookmarkEnd w:id="20"/>
      <w:bookmarkEnd w:id="21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2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3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2"/>
      <w:bookmarkEnd w:id="23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4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5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4"/>
      <w:bookmarkEnd w:id="25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6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6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734A9B">
        <w:rPr>
          <w:bCs/>
          <w:sz w:val="20"/>
          <w:szCs w:val="20"/>
        </w:rPr>
        <w:t>GPMS_TVBatchISOCombo_Ver7</w:t>
      </w:r>
      <w:r>
        <w:t>”.</w:t>
      </w:r>
    </w:p>
    <w:p w:rsidR="005C34BF" w:rsidRDefault="005C34BF" w:rsidP="00E86805">
      <w:pPr>
        <w:pStyle w:val="Heading2"/>
      </w:pPr>
      <w:bookmarkStart w:id="27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7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21504">
        <w:rPr>
          <w:lang w:val="nb-NO"/>
        </w:rPr>
        <w:t>/mt/apps/gpms/FGDC2ISO</w:t>
      </w:r>
    </w:p>
    <w:p w:rsidR="0066799D" w:rsidRDefault="0066799D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734A9B">
        <w:rPr>
          <w:bCs/>
          <w:szCs w:val="48"/>
        </w:rPr>
        <w:t>GPMS_TVBatchISOCombo_Ver7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2254D9" w:rsidRPr="002254D9" w:rsidRDefault="002254D9" w:rsidP="002254D9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2254D9" w:rsidRDefault="002254D9" w:rsidP="002254D9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FGDC2ISO</w:t>
      </w:r>
    </w:p>
    <w:p w:rsidR="002254D9" w:rsidRDefault="002254D9" w:rsidP="002254D9">
      <w:pPr>
        <w:ind w:left="720"/>
      </w:pPr>
      <w:r>
        <w:rPr>
          <w:rFonts w:ascii="Times" w:hAnsi="Times"/>
        </w:rPr>
        <w:t xml:space="preserve">to: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FC0616">
        <w:t>gpms</w:t>
      </w:r>
      <w:proofErr w:type="spellEnd"/>
      <w:r w:rsidR="00FC0616">
        <w:t>/</w:t>
      </w:r>
      <w:r>
        <w:t>FGDC2ISO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01_gmd_FileIdentifier.xsl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02_gmd_language.xsl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03_gmd_characterSet.xsl</w:t>
      </w:r>
    </w:p>
    <w:p w:rsidR="00967342" w:rsidRPr="002254D9" w:rsidRDefault="00967342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03B_gmd_parentIdentifier</w:t>
      </w:r>
      <w:r w:rsidR="00C3236F">
        <w:rPr>
          <w:rFonts w:ascii="Times" w:hAnsi="Times"/>
        </w:rPr>
        <w:t>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04_gmd_hierarchySet.xsl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05_gmd_contact.xsl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06_gmd_dateStamp.xsl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07_gmd_metadataStandardName.xsl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08_gmd_dataSetURI.xsl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09_gmd_spatialRepresentationInfo.xsl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10_gmd_referenceSystemInfo.xsl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11_gmd_identificationInfo.xsl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12_gmd_contentInfoOverview.xsl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13_gmd_distributionInfo.xsl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14_gmd_dataQualityInfo.xsl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15_gmd_metadataMaintenance.xsl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CI_PresentationFormCode.xsl</w:t>
      </w:r>
    </w:p>
    <w:p w:rsidR="00C3236F" w:rsidRDefault="00C3236F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CI_ResponsibleParty.xsl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csdgm2iso19115-2_master.xslt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DataQualitySource.xsl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DateFormat.xsl</w:t>
      </w:r>
    </w:p>
    <w:p w:rsidR="006C2A8C" w:rsidRDefault="006C2A8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EA_Citation</w:t>
      </w:r>
      <w:r w:rsidR="00956C21">
        <w:rPr>
          <w:rFonts w:ascii="Times" w:hAnsi="Times"/>
        </w:rPr>
        <w:t>.xsl</w:t>
      </w:r>
    </w:p>
    <w:p w:rsidR="00956C21" w:rsidRDefault="00956C21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EAFileType.xsl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Entity-n-Attributes-to-Feature-</w:t>
      </w:r>
      <w:proofErr w:type="spellStart"/>
      <w:r w:rsidRPr="008116BC">
        <w:rPr>
          <w:rFonts w:ascii="Times" w:hAnsi="Times"/>
        </w:rPr>
        <w:t>Catalog.xslt</w:t>
      </w:r>
      <w:proofErr w:type="spellEnd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ExtraContent.xsl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ExtraDataQualityTemplate.xsl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IdPointOfContact.xsl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IndividualElements.xsl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ISO_TopicCategories.xsl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MD_MaintenanceFrequencyCode.xsl</w:t>
      </w:r>
    </w:p>
    <w:p w:rsidR="00A22AF5" w:rsidRDefault="00A22AF5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MD_MediumFormatCode.xsl</w:t>
      </w:r>
    </w:p>
    <w:p w:rsidR="00925CED" w:rsidRDefault="00925CED" w:rsidP="00925CED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925CED">
        <w:rPr>
          <w:rFonts w:ascii="Times" w:hAnsi="Times"/>
        </w:rPr>
        <w:t>MD_MediumNameCode.xsl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MD_ProgressCode.xsl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MD_SpatialRepresentationTypeCode.xsl</w:t>
      </w:r>
    </w:p>
    <w:p w:rsidR="008116BC" w:rsidRPr="002254D9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NonISOKeywords.xsl</w:t>
      </w:r>
    </w:p>
    <w:p w:rsidR="002254D9" w:rsidRDefault="002254D9" w:rsidP="002254D9">
      <w:pPr>
        <w:ind w:left="72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2254D9" w:rsidRDefault="002254D9" w:rsidP="002254D9">
      <w:pPr>
        <w:numPr>
          <w:ilvl w:val="0"/>
          <w:numId w:val="8"/>
        </w:numPr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9D" w:rsidRDefault="0066799D">
      <w:r>
        <w:separator/>
      </w:r>
    </w:p>
  </w:endnote>
  <w:endnote w:type="continuationSeparator" w:id="0">
    <w:p w:rsidR="0066799D" w:rsidRDefault="006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Default="0066799D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196D">
      <w:rPr>
        <w:rStyle w:val="PageNumber"/>
        <w:noProof/>
      </w:rPr>
      <w:t>2</w:t>
    </w:r>
    <w:r>
      <w:rPr>
        <w:rStyle w:val="PageNumber"/>
      </w:rPr>
      <w:fldChar w:fldCharType="end"/>
    </w:r>
  </w:p>
  <w:p w:rsidR="0066799D" w:rsidRPr="002B5934" w:rsidRDefault="0066799D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2B5934" w:rsidRDefault="0066799D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9D" w:rsidRDefault="0066799D">
      <w:r>
        <w:separator/>
      </w:r>
    </w:p>
  </w:footnote>
  <w:footnote w:type="continuationSeparator" w:id="0">
    <w:p w:rsidR="0066799D" w:rsidRDefault="00667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153C0D" w:rsidRDefault="0066799D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</w:t>
    </w:r>
    <w:r>
      <w:rPr>
        <w:rFonts w:ascii="Times New Roman" w:hAnsi="Times New Roman"/>
        <w:b w:val="0"/>
        <w:bCs/>
        <w:i/>
        <w:sz w:val="20"/>
      </w:rPr>
      <w:t>GPMS_TVBatchISOCombo_Ver</w:t>
    </w:r>
    <w:r w:rsidR="00EE7477">
      <w:rPr>
        <w:rFonts w:ascii="Times New Roman" w:hAnsi="Times New Roman"/>
        <w:b w:val="0"/>
        <w:bCs/>
        <w:i/>
        <w:sz w:val="20"/>
      </w:rPr>
      <w:t>4</w:t>
    </w:r>
  </w:p>
  <w:p w:rsidR="0066799D" w:rsidRPr="003E6C7D" w:rsidRDefault="0066799D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4E2E56" w:rsidRDefault="0066799D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66799D" w:rsidRPr="004E2E56" w:rsidRDefault="0066799D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9717D"/>
    <w:rsid w:val="000B2A27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34A9B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FFC"/>
    <w:rsid w:val="00837656"/>
    <w:rsid w:val="0085099E"/>
    <w:rsid w:val="008521CF"/>
    <w:rsid w:val="008549AE"/>
    <w:rsid w:val="00854B92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4DA"/>
    <w:rsid w:val="0092078E"/>
    <w:rsid w:val="00925CED"/>
    <w:rsid w:val="00935B3D"/>
    <w:rsid w:val="00937917"/>
    <w:rsid w:val="00956C21"/>
    <w:rsid w:val="00956CAD"/>
    <w:rsid w:val="00964EC4"/>
    <w:rsid w:val="00967342"/>
    <w:rsid w:val="00974202"/>
    <w:rsid w:val="00975A26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808B2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196D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B4D63"/>
    <w:rsid w:val="00FC0616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E346A4DF.dotm</Template>
  <TotalTime>25</TotalTime>
  <Pages>15</Pages>
  <Words>2122</Words>
  <Characters>15663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3</cp:revision>
  <cp:lastPrinted>2013-07-19T16:07:00Z</cp:lastPrinted>
  <dcterms:created xsi:type="dcterms:W3CDTF">2013-10-31T19:53:00Z</dcterms:created>
  <dcterms:modified xsi:type="dcterms:W3CDTF">2013-10-31T20:18:00Z</dcterms:modified>
</cp:coreProperties>
</file>